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0C0EBADB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bookmarkStart w:id="6" w:name="_Hlk227590295"/>
      <w:r w:rsidR="00DC73D3" w:rsidRPr="00DC73D3">
        <w:rPr>
          <w:rFonts w:cstheme="minorHAnsi"/>
          <w:bCs/>
          <w:i/>
          <w:color w:val="002060"/>
          <w:u w:val="single"/>
        </w:rPr>
        <w:t>Modernizacja pomieszczeń biurowych w RE Bełchatów PE</w:t>
      </w:r>
      <w:r w:rsidR="00B916E3">
        <w:rPr>
          <w:rFonts w:cstheme="minorHAnsi"/>
          <w:bCs/>
          <w:i/>
          <w:color w:val="002060"/>
          <w:u w:val="single"/>
        </w:rPr>
        <w:t xml:space="preserve"> </w:t>
      </w:r>
      <w:r w:rsidR="00DC73D3" w:rsidRPr="00DC73D3">
        <w:rPr>
          <w:rFonts w:cstheme="minorHAnsi"/>
          <w:bCs/>
          <w:i/>
          <w:color w:val="002060"/>
          <w:u w:val="single"/>
        </w:rPr>
        <w:t>Wieluń</w:t>
      </w:r>
      <w:bookmarkEnd w:id="6"/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DC73D3">
        <w:rPr>
          <w:rFonts w:cstheme="minorHAnsi"/>
          <w:b/>
        </w:rPr>
        <w:t>489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5E248B7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DC73D3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489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0E6501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5732E"/>
    <w:rsid w:val="00660237"/>
    <w:rsid w:val="00670CE4"/>
    <w:rsid w:val="0067116D"/>
    <w:rsid w:val="0067572D"/>
    <w:rsid w:val="006775EE"/>
    <w:rsid w:val="00680AC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15F5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3CD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062"/>
    <w:rsid w:val="00B76CD7"/>
    <w:rsid w:val="00B801D6"/>
    <w:rsid w:val="00B80367"/>
    <w:rsid w:val="00B83A96"/>
    <w:rsid w:val="00B83F8A"/>
    <w:rsid w:val="00B916E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600E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558F8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3D3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AF0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246C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POST/DYS/OLD/GZ/01489/2026                        </dmsv2SWPP2ObjectNumber>
    <dmsv2SWPP2SumMD5 xmlns="http://schemas.microsoft.com/sharepoint/v3">42829558c224c89b47d1e8688f5aa983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24985273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FJ3FSM7XJ42E-1649073643-17786</_dlc_DocId>
    <_dlc_DocIdUrl xmlns="a19cb1c7-c5c7-46d4-85ae-d83685407bba">
      <Url>https://swpp2.dms.gkpge.pl/sites/43/_layouts/15/DocIdRedir.aspx?ID=FJ3FSM7XJ42E-1649073643-17786</Url>
      <Description>FJ3FSM7XJ42E-1649073643-17786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7F4EF-0FE5-4EB1-B08D-D99A6CC48348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A727A11-8067-474C-B220-989236023A5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2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19</cp:revision>
  <cp:lastPrinted>2024-07-15T11:21:00Z</cp:lastPrinted>
  <dcterms:created xsi:type="dcterms:W3CDTF">2025-11-25T07:33:00Z</dcterms:created>
  <dcterms:modified xsi:type="dcterms:W3CDTF">2026-04-20T13:28:00Z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5bd3bcd5-fe0e-433b-aebd-8efab0c56550</vt:lpwstr>
  </property>
</Properties>
</file>